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2D5287" w14:textId="29D24AA9" w:rsidR="002643BD" w:rsidRPr="00A164C8" w:rsidRDefault="002643BD" w:rsidP="002643BD">
      <w:pPr>
        <w:tabs>
          <w:tab w:val="left" w:pos="993"/>
          <w:tab w:val="left" w:pos="1134"/>
        </w:tabs>
        <w:rPr>
          <w:rFonts w:cs="Arial"/>
          <w:sz w:val="19"/>
          <w:szCs w:val="19"/>
        </w:rPr>
      </w:pPr>
      <w:r w:rsidRPr="00A164C8">
        <w:rPr>
          <w:rFonts w:cs="Arial"/>
          <w:sz w:val="19"/>
          <w:szCs w:val="19"/>
        </w:rPr>
        <w:t xml:space="preserve">Številka: </w:t>
      </w:r>
      <w:r w:rsidR="008C6BE8">
        <w:rPr>
          <w:rFonts w:cs="Arial"/>
          <w:sz w:val="19"/>
          <w:szCs w:val="19"/>
        </w:rPr>
        <w:t>4</w:t>
      </w:r>
      <w:bookmarkStart w:id="0" w:name="_GoBack"/>
      <w:bookmarkEnd w:id="0"/>
      <w:r w:rsidRPr="00A164C8">
        <w:rPr>
          <w:rFonts w:cs="Arial"/>
          <w:sz w:val="19"/>
          <w:szCs w:val="19"/>
        </w:rPr>
        <w:t>302-0031/2025</w:t>
      </w:r>
    </w:p>
    <w:p w14:paraId="5DC3F5CD" w14:textId="77777777" w:rsidR="002643BD" w:rsidRPr="00A164C8" w:rsidRDefault="002643BD" w:rsidP="002643BD">
      <w:pPr>
        <w:tabs>
          <w:tab w:val="left" w:pos="993"/>
          <w:tab w:val="left" w:pos="1134"/>
        </w:tabs>
        <w:rPr>
          <w:rFonts w:cs="Arial"/>
          <w:sz w:val="19"/>
          <w:szCs w:val="19"/>
        </w:rPr>
      </w:pPr>
      <w:r w:rsidRPr="00A164C8">
        <w:rPr>
          <w:rFonts w:cs="Arial"/>
          <w:sz w:val="19"/>
          <w:szCs w:val="19"/>
        </w:rPr>
        <w:t>JN BR: 2025-351</w:t>
      </w:r>
    </w:p>
    <w:p w14:paraId="1A6FE644" w14:textId="2605E368" w:rsidR="00144B8D" w:rsidRPr="002F7CAF" w:rsidRDefault="00AC7641" w:rsidP="00144B8D">
      <w:pPr>
        <w:pStyle w:val="a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872807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4"/>
        <w:gridCol w:w="2903"/>
        <w:gridCol w:w="2268"/>
        <w:gridCol w:w="2835"/>
        <w:gridCol w:w="1961"/>
        <w:gridCol w:w="2291"/>
        <w:gridCol w:w="1919"/>
      </w:tblGrid>
      <w:tr w:rsidR="006A36FB" w:rsidRPr="0073420D" w14:paraId="27A5A52F" w14:textId="77777777" w:rsidTr="006A36FB">
        <w:trPr>
          <w:gridAfter w:val="1"/>
          <w:wAfter w:w="1919" w:type="dxa"/>
          <w:trHeight w:val="265"/>
        </w:trPr>
        <w:tc>
          <w:tcPr>
            <w:tcW w:w="1874" w:type="dxa"/>
            <w:vAlign w:val="center"/>
          </w:tcPr>
          <w:p w14:paraId="51A0F7FA" w14:textId="77777777" w:rsidR="006A36FB" w:rsidRPr="0073420D" w:rsidRDefault="006A36FB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2903" w:type="dxa"/>
            <w:vAlign w:val="center"/>
          </w:tcPr>
          <w:p w14:paraId="35905876" w14:textId="4F3445BC" w:rsidR="006A36FB" w:rsidRPr="0073420D" w:rsidRDefault="006A36FB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5103" w:type="dxa"/>
            <w:gridSpan w:val="2"/>
            <w:vAlign w:val="center"/>
          </w:tcPr>
          <w:p w14:paraId="2B12C3AE" w14:textId="6649BACE" w:rsidR="006A36FB" w:rsidRPr="0073420D" w:rsidRDefault="006A36FB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961" w:type="dxa"/>
            <w:vAlign w:val="center"/>
          </w:tcPr>
          <w:p w14:paraId="09E9B73E" w14:textId="7457606D" w:rsidR="006A36FB" w:rsidRPr="0073420D" w:rsidRDefault="006A36FB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2291" w:type="dxa"/>
            <w:vAlign w:val="center"/>
          </w:tcPr>
          <w:p w14:paraId="66276E82" w14:textId="77777777" w:rsidR="006A36FB" w:rsidRPr="0073420D" w:rsidRDefault="006A36FB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</w:tr>
      <w:tr w:rsidR="006A36FB" w:rsidRPr="0073420D" w14:paraId="229A3EFB" w14:textId="77777777" w:rsidTr="006A36FB">
        <w:trPr>
          <w:gridAfter w:val="1"/>
          <w:wAfter w:w="1919" w:type="dxa"/>
          <w:trHeight w:val="1828"/>
        </w:trPr>
        <w:tc>
          <w:tcPr>
            <w:tcW w:w="1874" w:type="dxa"/>
          </w:tcPr>
          <w:p w14:paraId="18BEBC37" w14:textId="77777777" w:rsidR="006A36FB" w:rsidRPr="0073420D" w:rsidRDefault="006A36FB" w:rsidP="00AC7641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vAlign w:val="center"/>
          </w:tcPr>
          <w:p w14:paraId="68475009" w14:textId="77777777" w:rsidR="006A36FB" w:rsidRPr="0073420D" w:rsidRDefault="006A36FB" w:rsidP="00AC7641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2268" w:type="dxa"/>
            <w:vAlign w:val="center"/>
          </w:tcPr>
          <w:p w14:paraId="12D6631B" w14:textId="783FD6DC" w:rsidR="006A36FB" w:rsidRPr="0073420D" w:rsidRDefault="006A36FB" w:rsidP="0051552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storitve</w:t>
            </w:r>
          </w:p>
        </w:tc>
        <w:tc>
          <w:tcPr>
            <w:tcW w:w="2835" w:type="dxa"/>
            <w:vAlign w:val="center"/>
          </w:tcPr>
          <w:p w14:paraId="45A4C39F" w14:textId="6EA659D8" w:rsidR="006A36FB" w:rsidRPr="0073420D" w:rsidRDefault="006A36FB" w:rsidP="00E94875">
            <w:pPr>
              <w:jc w:val="center"/>
              <w:rPr>
                <w:sz w:val="20"/>
                <w:szCs w:val="20"/>
              </w:rPr>
            </w:pPr>
            <w:r w:rsidRPr="00525487">
              <w:rPr>
                <w:sz w:val="20"/>
                <w:szCs w:val="20"/>
                <w:u w:val="single"/>
              </w:rPr>
              <w:t>Okvirni</w:t>
            </w:r>
            <w:r>
              <w:rPr>
                <w:sz w:val="20"/>
                <w:szCs w:val="20"/>
              </w:rPr>
              <w:t xml:space="preserve"> delež, ki ga v bo izvedbo prevzelo sodelujoče podjetje </w:t>
            </w:r>
            <w:r w:rsidRPr="0073420D">
              <w:rPr>
                <w:sz w:val="20"/>
                <w:szCs w:val="20"/>
              </w:rPr>
              <w:t xml:space="preserve"> </w:t>
            </w:r>
            <w:r w:rsidRPr="0073420D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>v %</w:t>
            </w:r>
            <w:r w:rsidRPr="0073420D">
              <w:rPr>
                <w:i/>
                <w:sz w:val="20"/>
                <w:szCs w:val="20"/>
              </w:rPr>
              <w:t xml:space="preserve">) </w:t>
            </w:r>
          </w:p>
        </w:tc>
        <w:tc>
          <w:tcPr>
            <w:tcW w:w="1961" w:type="dxa"/>
            <w:vAlign w:val="center"/>
          </w:tcPr>
          <w:p w14:paraId="5CF1892C" w14:textId="08AC6ABB" w:rsidR="006A36FB" w:rsidRPr="0073420D" w:rsidRDefault="006A36FB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2291" w:type="dxa"/>
            <w:vAlign w:val="center"/>
          </w:tcPr>
          <w:p w14:paraId="392831BB" w14:textId="77777777" w:rsidR="006A36FB" w:rsidRPr="0073420D" w:rsidRDefault="006A36FB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5EE4C18D" w:rsidR="006A36FB" w:rsidRPr="0073420D" w:rsidRDefault="006A36FB" w:rsidP="006109EB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6A36FB" w:rsidRPr="0073420D" w14:paraId="53837B44" w14:textId="77777777" w:rsidTr="006A36FB">
        <w:trPr>
          <w:gridAfter w:val="1"/>
          <w:wAfter w:w="1919" w:type="dxa"/>
          <w:trHeight w:val="273"/>
        </w:trPr>
        <w:tc>
          <w:tcPr>
            <w:tcW w:w="1874" w:type="dxa"/>
            <w:vAlign w:val="center"/>
          </w:tcPr>
          <w:p w14:paraId="126ED7F0" w14:textId="77777777" w:rsidR="006A36FB" w:rsidRPr="0073420D" w:rsidRDefault="006A36FB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2903" w:type="dxa"/>
          </w:tcPr>
          <w:p w14:paraId="415EC0DE" w14:textId="77777777" w:rsidR="006A36FB" w:rsidRPr="0073420D" w:rsidRDefault="006A36FB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B19E4B4" w14:textId="23C67E5D" w:rsidR="006A36FB" w:rsidRPr="0073420D" w:rsidRDefault="006A36FB" w:rsidP="00AC764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5B67C859" w14:textId="4B34AD13" w:rsidR="006A36FB" w:rsidRPr="0073420D" w:rsidRDefault="006A36FB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377DDB05" w14:textId="52F3C20B" w:rsidR="006A36FB" w:rsidRPr="0073420D" w:rsidRDefault="006A36FB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1" w:type="dxa"/>
            <w:shd w:val="clear" w:color="auto" w:fill="BFBFBF" w:themeFill="background1" w:themeFillShade="BF"/>
          </w:tcPr>
          <w:p w14:paraId="72481CBD" w14:textId="77777777" w:rsidR="006A36FB" w:rsidRPr="0073420D" w:rsidRDefault="006A36FB" w:rsidP="00AC7641">
            <w:pPr>
              <w:rPr>
                <w:sz w:val="20"/>
                <w:szCs w:val="20"/>
              </w:rPr>
            </w:pPr>
          </w:p>
        </w:tc>
      </w:tr>
      <w:tr w:rsidR="006A36FB" w:rsidRPr="0073420D" w14:paraId="6D557EC5" w14:textId="77777777" w:rsidTr="006A36FB">
        <w:trPr>
          <w:gridAfter w:val="1"/>
          <w:wAfter w:w="1919" w:type="dxa"/>
          <w:trHeight w:val="277"/>
        </w:trPr>
        <w:tc>
          <w:tcPr>
            <w:tcW w:w="1874" w:type="dxa"/>
            <w:vAlign w:val="center"/>
          </w:tcPr>
          <w:p w14:paraId="761CBC3D" w14:textId="77777777" w:rsidR="006A36FB" w:rsidRPr="0073420D" w:rsidRDefault="006A36FB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Soponudnik</w:t>
            </w:r>
          </w:p>
        </w:tc>
        <w:tc>
          <w:tcPr>
            <w:tcW w:w="2903" w:type="dxa"/>
          </w:tcPr>
          <w:p w14:paraId="476E5683" w14:textId="77777777" w:rsidR="006A36FB" w:rsidRPr="0073420D" w:rsidRDefault="006A36FB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EF9BE39" w14:textId="1124A3D8" w:rsidR="006A36FB" w:rsidRPr="0073420D" w:rsidRDefault="006A36FB" w:rsidP="00AC764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7E037A5A" w14:textId="488E7BFD" w:rsidR="006A36FB" w:rsidRPr="0073420D" w:rsidRDefault="006A36FB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6679D364" w14:textId="6BCDD473" w:rsidR="006A36FB" w:rsidRPr="0073420D" w:rsidRDefault="006A36FB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1" w:type="dxa"/>
          </w:tcPr>
          <w:p w14:paraId="6AAF978A" w14:textId="77777777" w:rsidR="006A36FB" w:rsidRPr="0073420D" w:rsidRDefault="006A36FB" w:rsidP="00AC7641">
            <w:pPr>
              <w:rPr>
                <w:sz w:val="20"/>
                <w:szCs w:val="20"/>
              </w:rPr>
            </w:pPr>
          </w:p>
        </w:tc>
      </w:tr>
      <w:tr w:rsidR="006A36FB" w:rsidRPr="0073420D" w14:paraId="191FBFF4" w14:textId="77777777" w:rsidTr="006A36FB">
        <w:trPr>
          <w:gridAfter w:val="1"/>
          <w:wAfter w:w="1919" w:type="dxa"/>
          <w:trHeight w:val="267"/>
        </w:trPr>
        <w:tc>
          <w:tcPr>
            <w:tcW w:w="1874" w:type="dxa"/>
            <w:vAlign w:val="center"/>
          </w:tcPr>
          <w:p w14:paraId="03ED2C27" w14:textId="77777777" w:rsidR="006A36FB" w:rsidRPr="0073420D" w:rsidRDefault="006A36FB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2903" w:type="dxa"/>
          </w:tcPr>
          <w:p w14:paraId="3CC38CE4" w14:textId="77777777" w:rsidR="006A36FB" w:rsidRPr="0073420D" w:rsidRDefault="006A36FB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500CD90" w14:textId="4B36D1D1" w:rsidR="006A36FB" w:rsidRPr="0073420D" w:rsidRDefault="006A36FB" w:rsidP="00AC764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7ADAD2C5" w14:textId="70EF9BCD" w:rsidR="006A36FB" w:rsidRPr="0073420D" w:rsidRDefault="006A36FB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37D4B804" w14:textId="77777777" w:rsidR="006A36FB" w:rsidRPr="0073420D" w:rsidRDefault="006A36FB" w:rsidP="00AC7641">
            <w:pPr>
              <w:rPr>
                <w:sz w:val="20"/>
                <w:szCs w:val="20"/>
              </w:rPr>
            </w:pPr>
          </w:p>
        </w:tc>
        <w:tc>
          <w:tcPr>
            <w:tcW w:w="2291" w:type="dxa"/>
          </w:tcPr>
          <w:p w14:paraId="76A45362" w14:textId="77777777" w:rsidR="006A36FB" w:rsidRPr="0073420D" w:rsidRDefault="006A36FB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4F415D69" w14:textId="77777777" w:rsidTr="006A36FB">
        <w:trPr>
          <w:trHeight w:val="363"/>
        </w:trPr>
        <w:tc>
          <w:tcPr>
            <w:tcW w:w="18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73420D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  <w:vAlign w:val="center"/>
          </w:tcPr>
          <w:p w14:paraId="4239A9C3" w14:textId="1FDE230B" w:rsidR="003D0D5D" w:rsidRPr="0073420D" w:rsidRDefault="003D0D5D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SKUPAJ:</w:t>
            </w:r>
          </w:p>
        </w:tc>
        <w:tc>
          <w:tcPr>
            <w:tcW w:w="1961" w:type="dxa"/>
            <w:tcBorders>
              <w:right w:val="single" w:sz="4" w:space="0" w:color="auto"/>
            </w:tcBorders>
          </w:tcPr>
          <w:p w14:paraId="3932744F" w14:textId="3208E23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2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66F82E40" w:rsidR="00324C4C" w:rsidRPr="000A55BD" w:rsidRDefault="00324C4C" w:rsidP="00324C4C">
      <w:pPr>
        <w:ind w:right="7"/>
        <w:rPr>
          <w:rFonts w:cs="Arial"/>
          <w:b/>
          <w:sz w:val="16"/>
          <w:szCs w:val="18"/>
        </w:rPr>
      </w:pPr>
      <w:r w:rsidRPr="000A55BD">
        <w:rPr>
          <w:rFonts w:cs="Arial"/>
          <w:b/>
          <w:sz w:val="16"/>
          <w:szCs w:val="18"/>
        </w:rPr>
        <w:t xml:space="preserve">Izjava </w:t>
      </w:r>
      <w:r w:rsidR="00C544A3" w:rsidRPr="000A55BD">
        <w:rPr>
          <w:rFonts w:cs="Arial"/>
          <w:b/>
          <w:sz w:val="16"/>
          <w:szCs w:val="18"/>
        </w:rPr>
        <w:t>glavnega ponudnika in soponudnika</w:t>
      </w:r>
      <w:r w:rsidR="00515523" w:rsidRPr="000A55BD">
        <w:rPr>
          <w:rFonts w:cs="Arial"/>
          <w:b/>
          <w:sz w:val="16"/>
          <w:szCs w:val="18"/>
        </w:rPr>
        <w:t>:</w:t>
      </w:r>
    </w:p>
    <w:p w14:paraId="26F44C5A" w14:textId="703F5E0F" w:rsidR="003D0D5D" w:rsidRPr="000A55BD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6"/>
          <w:szCs w:val="18"/>
        </w:rPr>
      </w:pPr>
      <w:r w:rsidRPr="000A55BD">
        <w:rPr>
          <w:rFonts w:cs="Arial"/>
          <w:sz w:val="16"/>
          <w:szCs w:val="18"/>
        </w:rPr>
        <w:t>da je p</w:t>
      </w:r>
      <w:r w:rsidR="00525487" w:rsidRPr="000A55BD">
        <w:rPr>
          <w:rFonts w:cs="Arial"/>
          <w:sz w:val="16"/>
          <w:szCs w:val="18"/>
        </w:rPr>
        <w:t>rijava</w:t>
      </w:r>
      <w:r w:rsidRPr="000A55BD">
        <w:rPr>
          <w:rFonts w:cs="Arial"/>
          <w:sz w:val="16"/>
          <w:szCs w:val="18"/>
        </w:rPr>
        <w:t xml:space="preserve"> veljavna do datuma</w:t>
      </w:r>
      <w:r w:rsidR="004608AC" w:rsidRPr="000A55BD">
        <w:rPr>
          <w:rFonts w:cs="Arial"/>
          <w:sz w:val="16"/>
          <w:szCs w:val="18"/>
        </w:rPr>
        <w:t>,</w:t>
      </w:r>
      <w:r w:rsidRPr="000A55BD">
        <w:rPr>
          <w:rFonts w:cs="Arial"/>
          <w:sz w:val="16"/>
          <w:szCs w:val="18"/>
        </w:rPr>
        <w:t xml:space="preserve"> navedenega v objavi javnega naročila na portalu javnih naročil;</w:t>
      </w:r>
    </w:p>
    <w:p w14:paraId="13292A27" w14:textId="21E8B7C6" w:rsidR="00324C4C" w:rsidRPr="000A55BD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6"/>
          <w:szCs w:val="18"/>
        </w:rPr>
      </w:pPr>
      <w:r w:rsidRPr="000A55BD">
        <w:rPr>
          <w:rFonts w:cs="Arial"/>
          <w:sz w:val="16"/>
          <w:szCs w:val="18"/>
        </w:rPr>
        <w:t xml:space="preserve">da </w:t>
      </w:r>
      <w:r w:rsidR="00324C4C" w:rsidRPr="000A55BD">
        <w:rPr>
          <w:rFonts w:cs="Arial"/>
          <w:sz w:val="16"/>
          <w:szCs w:val="18"/>
        </w:rPr>
        <w:t xml:space="preserve">bomo imeli ob sklenitvi pogodbe z naročnikom in v času njenega izvajanja, sklenjeno pogodbo </w:t>
      </w:r>
      <w:r w:rsidRPr="000A55BD">
        <w:rPr>
          <w:rFonts w:cs="Arial"/>
          <w:sz w:val="16"/>
          <w:szCs w:val="18"/>
        </w:rPr>
        <w:t>z navedenimi</w:t>
      </w:r>
      <w:r w:rsidR="00324C4C" w:rsidRPr="000A55BD">
        <w:rPr>
          <w:rFonts w:cs="Arial"/>
          <w:sz w:val="16"/>
          <w:szCs w:val="18"/>
        </w:rPr>
        <w:t xml:space="preserve"> podizvajalc</w:t>
      </w:r>
      <w:r w:rsidRPr="000A55BD">
        <w:rPr>
          <w:rFonts w:cs="Arial"/>
          <w:sz w:val="16"/>
          <w:szCs w:val="18"/>
        </w:rPr>
        <w:t>i</w:t>
      </w:r>
      <w:r w:rsidR="00E751EC" w:rsidRPr="000A55BD">
        <w:rPr>
          <w:rFonts w:cs="Arial"/>
          <w:sz w:val="16"/>
          <w:szCs w:val="18"/>
        </w:rPr>
        <w:t>.</w:t>
      </w:r>
    </w:p>
    <w:p w14:paraId="2D42C64D" w14:textId="77777777" w:rsidR="008D19C9" w:rsidRPr="000A55BD" w:rsidRDefault="008D19C9" w:rsidP="00F82D78">
      <w:pPr>
        <w:ind w:left="360" w:right="7"/>
        <w:jc w:val="both"/>
        <w:rPr>
          <w:rFonts w:cs="Arial"/>
          <w:sz w:val="16"/>
          <w:szCs w:val="18"/>
        </w:rPr>
      </w:pPr>
    </w:p>
    <w:p w14:paraId="75BE5149" w14:textId="77777777" w:rsidR="0010524F" w:rsidRPr="000A55BD" w:rsidRDefault="0029628E" w:rsidP="0010524F">
      <w:pPr>
        <w:pStyle w:val="a0"/>
        <w:rPr>
          <w:rFonts w:ascii="Arial" w:hAnsi="Arial" w:cs="Arial"/>
          <w:color w:val="auto"/>
          <w:sz w:val="16"/>
          <w:szCs w:val="18"/>
          <w:u w:val="single"/>
        </w:rPr>
      </w:pPr>
      <w:r w:rsidRPr="000A55BD">
        <w:rPr>
          <w:rFonts w:ascii="Arial" w:hAnsi="Arial" w:cs="Arial"/>
          <w:color w:val="auto"/>
          <w:sz w:val="16"/>
          <w:szCs w:val="18"/>
          <w:u w:val="single"/>
          <w:lang w:val="sl-SI"/>
        </w:rPr>
        <w:t>Opomba</w:t>
      </w:r>
      <w:r w:rsidR="0010524F" w:rsidRPr="000A55BD">
        <w:rPr>
          <w:rFonts w:ascii="Arial" w:hAnsi="Arial" w:cs="Arial"/>
          <w:color w:val="auto"/>
          <w:sz w:val="16"/>
          <w:szCs w:val="18"/>
          <w:u w:val="single"/>
        </w:rPr>
        <w:t xml:space="preserve">: </w:t>
      </w:r>
    </w:p>
    <w:p w14:paraId="60EC7406" w14:textId="77777777" w:rsidR="00D47195" w:rsidRPr="000A55BD" w:rsidRDefault="0010524F" w:rsidP="00AF4886">
      <w:pPr>
        <w:pStyle w:val="a0"/>
        <w:numPr>
          <w:ilvl w:val="0"/>
          <w:numId w:val="9"/>
        </w:numPr>
        <w:rPr>
          <w:rFonts w:ascii="Arial" w:hAnsi="Arial" w:cs="Arial"/>
          <w:i w:val="0"/>
          <w:sz w:val="16"/>
          <w:szCs w:val="18"/>
        </w:rPr>
      </w:pPr>
      <w:r w:rsidRPr="000A55BD">
        <w:rPr>
          <w:rFonts w:ascii="Arial" w:hAnsi="Arial" w:cs="Arial"/>
          <w:i w:val="0"/>
          <w:sz w:val="16"/>
          <w:szCs w:val="18"/>
        </w:rPr>
        <w:t>V primeru nastopa več</w:t>
      </w:r>
      <w:r w:rsidR="0029628E" w:rsidRPr="000A55BD">
        <w:rPr>
          <w:rFonts w:ascii="Arial" w:hAnsi="Arial" w:cs="Arial"/>
          <w:i w:val="0"/>
          <w:sz w:val="16"/>
          <w:szCs w:val="18"/>
          <w:lang w:val="sl-SI"/>
        </w:rPr>
        <w:t>/manj</w:t>
      </w:r>
      <w:r w:rsidRPr="000A55BD">
        <w:rPr>
          <w:rFonts w:ascii="Arial" w:hAnsi="Arial" w:cs="Arial"/>
          <w:i w:val="0"/>
          <w:sz w:val="16"/>
          <w:szCs w:val="18"/>
        </w:rPr>
        <w:t xml:space="preserve"> podizvajalcev</w:t>
      </w:r>
      <w:r w:rsidR="0029628E" w:rsidRPr="000A55BD">
        <w:rPr>
          <w:rFonts w:ascii="Arial" w:hAnsi="Arial" w:cs="Arial"/>
          <w:i w:val="0"/>
          <w:sz w:val="16"/>
          <w:szCs w:val="18"/>
          <w:lang w:val="sl-SI"/>
        </w:rPr>
        <w:t>/soponudnikov,</w:t>
      </w:r>
      <w:r w:rsidRPr="000A55BD">
        <w:rPr>
          <w:rFonts w:ascii="Arial" w:hAnsi="Arial" w:cs="Arial"/>
          <w:i w:val="0"/>
          <w:sz w:val="16"/>
          <w:szCs w:val="18"/>
        </w:rPr>
        <w:t xml:space="preserve"> se obrazec ustrezno </w:t>
      </w:r>
      <w:r w:rsidR="00AF4886" w:rsidRPr="000A55BD">
        <w:rPr>
          <w:rFonts w:ascii="Arial" w:hAnsi="Arial" w:cs="Arial"/>
          <w:i w:val="0"/>
          <w:sz w:val="16"/>
          <w:szCs w:val="18"/>
          <w:lang w:val="sl-SI"/>
        </w:rPr>
        <w:t>prilagodi (doda</w:t>
      </w:r>
      <w:r w:rsidR="0029628E" w:rsidRPr="000A55BD">
        <w:rPr>
          <w:rFonts w:ascii="Arial" w:hAnsi="Arial" w:cs="Arial"/>
          <w:i w:val="0"/>
          <w:sz w:val="16"/>
          <w:szCs w:val="18"/>
          <w:lang w:val="sl-SI"/>
        </w:rPr>
        <w:t xml:space="preserve"> oz. odvzame</w:t>
      </w:r>
      <w:r w:rsidR="00AF4886" w:rsidRPr="000A55BD">
        <w:rPr>
          <w:rFonts w:ascii="Arial" w:hAnsi="Arial" w:cs="Arial"/>
          <w:i w:val="0"/>
          <w:sz w:val="16"/>
          <w:szCs w:val="18"/>
          <w:lang w:val="sl-SI"/>
        </w:rPr>
        <w:t xml:space="preserve"> podpisne vrstice)</w:t>
      </w:r>
      <w:r w:rsidRPr="000A55BD">
        <w:rPr>
          <w:rFonts w:ascii="Arial" w:hAnsi="Arial" w:cs="Arial"/>
          <w:i w:val="0"/>
          <w:sz w:val="16"/>
          <w:szCs w:val="18"/>
        </w:rPr>
        <w:t>.</w:t>
      </w:r>
    </w:p>
    <w:p w14:paraId="4F2E9871" w14:textId="1C4F38DC" w:rsidR="00C544A3" w:rsidRPr="000A55BD" w:rsidRDefault="00C544A3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6"/>
          <w:szCs w:val="18"/>
        </w:rPr>
      </w:pPr>
      <w:r w:rsidRPr="000A55BD">
        <w:rPr>
          <w:sz w:val="16"/>
          <w:szCs w:val="18"/>
          <w:lang w:eastAsia="x-none"/>
        </w:rPr>
        <w:t xml:space="preserve">Soponudnik(-i) in/ali podizvajalec(-i) se v </w:t>
      </w:r>
      <w:r w:rsidR="000F1164">
        <w:rPr>
          <w:sz w:val="16"/>
          <w:szCs w:val="18"/>
          <w:lang w:eastAsia="x-none"/>
        </w:rPr>
        <w:t xml:space="preserve">četrtem </w:t>
      </w:r>
      <w:r w:rsidRPr="000A55BD">
        <w:rPr>
          <w:sz w:val="16"/>
          <w:szCs w:val="18"/>
          <w:lang w:eastAsia="x-none"/>
        </w:rPr>
        <w:t>stolpcu izreče(-ta/-jo) glede načina plačila (posredno ali neposredno).</w:t>
      </w:r>
    </w:p>
    <w:p w14:paraId="499B18F1" w14:textId="17312045" w:rsidR="00C544A3" w:rsidRPr="000A55BD" w:rsidRDefault="00C544A3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6"/>
          <w:szCs w:val="18"/>
        </w:rPr>
      </w:pPr>
      <w:r w:rsidRPr="000A55BD">
        <w:rPr>
          <w:sz w:val="16"/>
          <w:szCs w:val="18"/>
          <w:lang w:eastAsia="x-none"/>
        </w:rPr>
        <w:t xml:space="preserve">Soponudnik(-i) in podizvajalec(-i) v </w:t>
      </w:r>
      <w:r w:rsidR="000F1164">
        <w:rPr>
          <w:sz w:val="16"/>
          <w:szCs w:val="18"/>
          <w:lang w:eastAsia="x-none"/>
        </w:rPr>
        <w:t>petem</w:t>
      </w:r>
      <w:r w:rsidRPr="000A55BD">
        <w:rPr>
          <w:sz w:val="16"/>
          <w:szCs w:val="18"/>
          <w:lang w:eastAsia="x-none"/>
        </w:rPr>
        <w:t xml:space="preserve"> stolpcu potrdi(-ta/-jo) navedeno v tabeli.</w:t>
      </w:r>
    </w:p>
    <w:p w14:paraId="5F025DD9" w14:textId="44380858" w:rsidR="004608AC" w:rsidRPr="000A55BD" w:rsidRDefault="004608AC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6"/>
          <w:szCs w:val="18"/>
        </w:rPr>
      </w:pPr>
      <w:r w:rsidRPr="000A55BD">
        <w:rPr>
          <w:sz w:val="16"/>
          <w:szCs w:val="18"/>
          <w:lang w:eastAsia="x-none"/>
        </w:rPr>
        <w:t xml:space="preserve">Delež, naveden v stolpcu </w:t>
      </w:r>
      <w:r w:rsidR="000F1164">
        <w:rPr>
          <w:sz w:val="16"/>
          <w:szCs w:val="18"/>
          <w:lang w:eastAsia="x-none"/>
        </w:rPr>
        <w:t>3</w:t>
      </w:r>
      <w:r w:rsidRPr="000A55BD">
        <w:rPr>
          <w:sz w:val="16"/>
          <w:szCs w:val="18"/>
          <w:lang w:eastAsia="x-none"/>
        </w:rPr>
        <w:t xml:space="preserve">, je </w:t>
      </w:r>
      <w:r w:rsidRPr="000A55BD">
        <w:rPr>
          <w:sz w:val="16"/>
          <w:szCs w:val="18"/>
          <w:u w:val="single"/>
          <w:lang w:eastAsia="x-none"/>
        </w:rPr>
        <w:t>okvirne narave</w:t>
      </w:r>
      <w:r w:rsidRPr="000A55BD">
        <w:rPr>
          <w:sz w:val="16"/>
          <w:szCs w:val="18"/>
          <w:lang w:eastAsia="x-none"/>
        </w:rPr>
        <w:t>, ponudnik bo končni delež naročila, oddanega soponudniku oz. v podizvajanje, opredelil v končni ponudbi.</w:t>
      </w:r>
    </w:p>
    <w:p w14:paraId="1D4CB264" w14:textId="77777777" w:rsidR="00C544A3" w:rsidRPr="000A55BD" w:rsidRDefault="00C544A3" w:rsidP="00C544A3">
      <w:pPr>
        <w:pStyle w:val="Pripombabesedilo"/>
        <w:ind w:left="357"/>
        <w:rPr>
          <w:rFonts w:cs="Arial"/>
          <w:sz w:val="16"/>
          <w:szCs w:val="18"/>
        </w:rPr>
      </w:pPr>
    </w:p>
    <w:p w14:paraId="2B2BE613" w14:textId="602CD40A" w:rsidR="00C53E88" w:rsidRPr="000A55BD" w:rsidRDefault="00C53E88" w:rsidP="00C53E88">
      <w:pPr>
        <w:pStyle w:val="Telobesedila"/>
        <w:spacing w:after="120"/>
        <w:rPr>
          <w:rFonts w:cs="Arial"/>
          <w:sz w:val="16"/>
          <w:szCs w:val="18"/>
        </w:rPr>
      </w:pPr>
      <w:r w:rsidRPr="000A55BD">
        <w:rPr>
          <w:rFonts w:cs="Arial"/>
          <w:b/>
          <w:bCs/>
          <w:sz w:val="16"/>
          <w:szCs w:val="18"/>
        </w:rPr>
        <w:t>Izjava podizvajalca, ki zahteva neposredno plačilo:</w:t>
      </w:r>
      <w:r w:rsidRPr="000A55BD">
        <w:rPr>
          <w:rFonts w:cs="Arial"/>
          <w:sz w:val="16"/>
          <w:szCs w:val="18"/>
        </w:rPr>
        <w:t xml:space="preserve"> Soglašamo, da naročnik naše terjatve do izvajalca</w:t>
      </w:r>
      <w:r w:rsidR="00C544A3" w:rsidRPr="000A55BD">
        <w:rPr>
          <w:rFonts w:cs="Arial"/>
          <w:sz w:val="16"/>
          <w:szCs w:val="18"/>
        </w:rPr>
        <w:t>/soizvajalca</w:t>
      </w:r>
      <w:r w:rsidRPr="000A55BD">
        <w:rPr>
          <w:rFonts w:cs="Arial"/>
          <w:sz w:val="16"/>
          <w:szCs w:val="18"/>
        </w:rPr>
        <w:t xml:space="preserve"> (ponudnika</w:t>
      </w:r>
      <w:r w:rsidR="00C544A3" w:rsidRPr="000A55BD">
        <w:rPr>
          <w:rFonts w:cs="Arial"/>
          <w:sz w:val="16"/>
          <w:szCs w:val="18"/>
        </w:rPr>
        <w:t>/soponudnika</w:t>
      </w:r>
      <w:r w:rsidRPr="000A55BD">
        <w:rPr>
          <w:rFonts w:cs="Arial"/>
          <w:sz w:val="16"/>
          <w:szCs w:val="18"/>
        </w:rPr>
        <w:t>, pri katerem nastopamo kot podizvajalec), v zvezi z izvedbo predmetnega javnega naročila, plačuje neposredno na naš transakcijski račun, na podlagi izstavljenih računov, ki jih bo predhodno potrdil izvajalec</w:t>
      </w:r>
      <w:r w:rsidR="00C544A3" w:rsidRPr="000A55BD">
        <w:rPr>
          <w:rFonts w:cs="Arial"/>
          <w:sz w:val="16"/>
          <w:szCs w:val="18"/>
        </w:rPr>
        <w:t>/soizvajalec</w:t>
      </w:r>
      <w:r w:rsidRPr="000A55BD">
        <w:rPr>
          <w:rFonts w:cs="Arial"/>
          <w:sz w:val="16"/>
          <w:szCs w:val="18"/>
        </w:rPr>
        <w:t xml:space="preserve"> in bodo priloga računu, ki jo bo naročniku izstavil izvajalec.</w:t>
      </w:r>
    </w:p>
    <w:p w14:paraId="7EAE51CB" w14:textId="77777777" w:rsidR="00C544A3" w:rsidRDefault="00C544A3" w:rsidP="00C544A3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0084C3BF" w14:textId="77777777" w:rsidR="00C544A3" w:rsidRDefault="00C544A3" w:rsidP="00C544A3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0056388D" w14:textId="77777777" w:rsidR="00C544A3" w:rsidRDefault="00C544A3" w:rsidP="00C544A3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2A0A2155" w14:textId="6C6DBEBE" w:rsidR="00C544A3" w:rsidRPr="00C544A3" w:rsidRDefault="00ED5254" w:rsidP="53241361">
      <w:pPr>
        <w:pStyle w:val="Telobesedila"/>
        <w:spacing w:after="120"/>
        <w:rPr>
          <w:rFonts w:cs="Arial"/>
          <w:i/>
          <w:iCs/>
          <w:sz w:val="20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</w:t>
      </w:r>
      <w:r w:rsidR="00966180">
        <w:rPr>
          <w:rFonts w:cs="Arial"/>
          <w:i/>
          <w:iCs/>
          <w:sz w:val="20"/>
        </w:rPr>
        <w:t>rijave</w:t>
      </w:r>
      <w:r w:rsidRPr="53241361">
        <w:rPr>
          <w:rFonts w:cs="Arial"/>
          <w:i/>
          <w:iCs/>
          <w:sz w:val="20"/>
        </w:rPr>
        <w:t>.</w:t>
      </w:r>
    </w:p>
    <w:sectPr w:rsidR="00C544A3" w:rsidRPr="00C544A3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641118" w14:textId="77777777" w:rsidR="00D84209" w:rsidRDefault="00D84209">
      <w:r>
        <w:separator/>
      </w:r>
    </w:p>
  </w:endnote>
  <w:endnote w:type="continuationSeparator" w:id="0">
    <w:p w14:paraId="57F196FC" w14:textId="77777777" w:rsidR="00D84209" w:rsidRDefault="00D84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F98C0" w14:textId="538DCB2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2643BD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C6BE8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</w:tcPr>
        <w:p w14:paraId="2D2AA01A" w14:textId="5A4C56A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C6BE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C6BE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BD8C1C" w14:textId="77777777" w:rsidR="00D84209" w:rsidRDefault="00D84209">
      <w:r>
        <w:separator/>
      </w:r>
    </w:p>
  </w:footnote>
  <w:footnote w:type="continuationSeparator" w:id="0">
    <w:p w14:paraId="45BCFDB4" w14:textId="77777777" w:rsidR="00D84209" w:rsidRDefault="00D84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</w:tcPr>
        <w:p w14:paraId="1756DEEE" w14:textId="310A17CC" w:rsidR="00C0552D" w:rsidRPr="00531D88" w:rsidRDefault="004A03CA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7797" w:type="dxa"/>
          <w:tcBorders>
            <w:top w:val="single" w:sz="4" w:space="0" w:color="auto"/>
          </w:tcBorders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A55BD"/>
    <w:rsid w:val="000C23A5"/>
    <w:rsid w:val="000C2E86"/>
    <w:rsid w:val="000C4583"/>
    <w:rsid w:val="000D76C2"/>
    <w:rsid w:val="000E1875"/>
    <w:rsid w:val="000E41E1"/>
    <w:rsid w:val="000E4581"/>
    <w:rsid w:val="000E7050"/>
    <w:rsid w:val="000F1164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643BD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0BA"/>
    <w:rsid w:val="00315EE6"/>
    <w:rsid w:val="00324C4C"/>
    <w:rsid w:val="00325D8B"/>
    <w:rsid w:val="00326834"/>
    <w:rsid w:val="0035043A"/>
    <w:rsid w:val="00357D8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08AC"/>
    <w:rsid w:val="00462B36"/>
    <w:rsid w:val="004720C5"/>
    <w:rsid w:val="0047643E"/>
    <w:rsid w:val="004801D0"/>
    <w:rsid w:val="004831AE"/>
    <w:rsid w:val="00490023"/>
    <w:rsid w:val="0049402B"/>
    <w:rsid w:val="004A03CA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487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2E18"/>
    <w:rsid w:val="005D7E01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73B98"/>
    <w:rsid w:val="00695AB6"/>
    <w:rsid w:val="006A36FB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56AA4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C6BE8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66180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44A3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209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0B06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1">
    <w:name w:val="1"/>
    <w:basedOn w:val="Navaden"/>
    <w:next w:val="Pripombabesedilo"/>
    <w:rsid w:val="00C544A3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f6ead7c4d093ef60607dfd607f219f40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f6c0001374e1feaea6675ae6f687e69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6768F7C-2C03-4226-963C-879913939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B5F7D1-3A2F-41F0-8E8F-BDADD3522A8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4b5e79a-161e-4f4f-95e3-8c5cd0f50b65"/>
    <ds:schemaRef ds:uri="http://purl.org/dc/elements/1.1/"/>
    <ds:schemaRef ds:uri="http://schemas.microsoft.com/office/2006/metadata/properties"/>
    <ds:schemaRef ds:uri="http://schemas.microsoft.com/office/infopath/2007/PartnerControls"/>
    <ds:schemaRef ds:uri="6a4cc071-bd85-44c5-acc7-68a9b922d49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EF71477-B367-4769-BD9A-92DAEEF8C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8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Nataša ZUPANČIČ</cp:lastModifiedBy>
  <cp:revision>11</cp:revision>
  <cp:lastPrinted>2025-10-02T09:47:00Z</cp:lastPrinted>
  <dcterms:created xsi:type="dcterms:W3CDTF">2023-04-21T15:16:00Z</dcterms:created>
  <dcterms:modified xsi:type="dcterms:W3CDTF">2025-10-02T09:47:00Z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